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1422E" w14:textId="77777777" w:rsidR="004B0DE6" w:rsidRDefault="004B0DE6" w:rsidP="004B0D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Agnes SHIRWODE</w:t>
      </w:r>
      <w:r>
        <w:rPr>
          <w:rFonts w:ascii="Times New Roman" w:hAnsi="Times New Roman" w:cs="Times New Roman"/>
        </w:rPr>
        <w:t xml:space="preserve">      (fl.1483)</w:t>
      </w:r>
    </w:p>
    <w:p w14:paraId="0B04DB9F" w14:textId="77777777" w:rsidR="004B0DE6" w:rsidRDefault="004B0DE6" w:rsidP="004B0DE6">
      <w:pPr>
        <w:rPr>
          <w:rFonts w:ascii="Times New Roman" w:hAnsi="Times New Roman" w:cs="Times New Roman"/>
        </w:rPr>
      </w:pPr>
    </w:p>
    <w:p w14:paraId="546A0E5E" w14:textId="77777777" w:rsidR="004B0DE6" w:rsidRDefault="004B0DE6" w:rsidP="004B0DE6">
      <w:pPr>
        <w:rPr>
          <w:rFonts w:ascii="Times New Roman" w:hAnsi="Times New Roman" w:cs="Times New Roman"/>
        </w:rPr>
      </w:pPr>
    </w:p>
    <w:p w14:paraId="03B6216A" w14:textId="77777777" w:rsidR="004B0DE6" w:rsidRDefault="004B0DE6" w:rsidP="004B0D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As the executrix of John </w:t>
      </w:r>
      <w:proofErr w:type="spellStart"/>
      <w:r>
        <w:rPr>
          <w:rFonts w:ascii="Times New Roman" w:hAnsi="Times New Roman" w:cs="Times New Roman"/>
        </w:rPr>
        <w:t>Cotys</w:t>
      </w:r>
      <w:proofErr w:type="spellEnd"/>
      <w:r>
        <w:rPr>
          <w:rFonts w:ascii="Times New Roman" w:hAnsi="Times New Roman" w:cs="Times New Roman"/>
        </w:rPr>
        <w:t xml:space="preserve"> of Newark, Nottinghamshire(q.v.), she</w:t>
      </w:r>
    </w:p>
    <w:p w14:paraId="7D2C9D3F" w14:textId="77777777" w:rsidR="004B0DE6" w:rsidRDefault="004B0DE6" w:rsidP="004B0D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made a plaint of debt against Matilda </w:t>
      </w:r>
      <w:proofErr w:type="spellStart"/>
      <w:r>
        <w:rPr>
          <w:rFonts w:ascii="Times New Roman" w:hAnsi="Times New Roman" w:cs="Times New Roman"/>
        </w:rPr>
        <w:t>Wederby</w:t>
      </w:r>
      <w:proofErr w:type="spellEnd"/>
      <w:r>
        <w:rPr>
          <w:rFonts w:ascii="Times New Roman" w:hAnsi="Times New Roman" w:cs="Times New Roman"/>
        </w:rPr>
        <w:t xml:space="preserve"> of Hornsea Beck, East</w:t>
      </w:r>
    </w:p>
    <w:p w14:paraId="33996D81" w14:textId="77777777" w:rsidR="004B0DE6" w:rsidRDefault="004B0DE6" w:rsidP="004B0D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Riding of Yorkshire(q.v.), as the executrix of her late husband, John(q.v.).</w:t>
      </w:r>
    </w:p>
    <w:p w14:paraId="200AABD5" w14:textId="77777777" w:rsidR="004B0DE6" w:rsidRDefault="004B0DE6" w:rsidP="004B0D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46EC62C" w14:textId="77777777" w:rsidR="004B0DE6" w:rsidRDefault="004B0DE6" w:rsidP="004B0DE6">
      <w:pPr>
        <w:rPr>
          <w:rFonts w:ascii="Times New Roman" w:hAnsi="Times New Roman" w:cs="Times New Roman"/>
        </w:rPr>
      </w:pPr>
    </w:p>
    <w:p w14:paraId="38B55DE0" w14:textId="77777777" w:rsidR="004B0DE6" w:rsidRDefault="004B0DE6" w:rsidP="004B0DE6">
      <w:pPr>
        <w:rPr>
          <w:rFonts w:ascii="Times New Roman" w:hAnsi="Times New Roman" w:cs="Times New Roman"/>
        </w:rPr>
      </w:pPr>
    </w:p>
    <w:p w14:paraId="20DF36B0" w14:textId="77777777" w:rsidR="004B0DE6" w:rsidRDefault="004B0DE6" w:rsidP="004B0D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October 2019</w:t>
      </w:r>
    </w:p>
    <w:p w14:paraId="6F7410BB" w14:textId="77777777" w:rsidR="006B2F86" w:rsidRPr="00E71FC3" w:rsidRDefault="004B0D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AD027" w14:textId="77777777" w:rsidR="004B0DE6" w:rsidRDefault="004B0DE6" w:rsidP="00E71FC3">
      <w:r>
        <w:separator/>
      </w:r>
    </w:p>
  </w:endnote>
  <w:endnote w:type="continuationSeparator" w:id="0">
    <w:p w14:paraId="1A2B739E" w14:textId="77777777" w:rsidR="004B0DE6" w:rsidRDefault="004B0DE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DAD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2CA85" w14:textId="77777777" w:rsidR="004B0DE6" w:rsidRDefault="004B0DE6" w:rsidP="00E71FC3">
      <w:r>
        <w:separator/>
      </w:r>
    </w:p>
  </w:footnote>
  <w:footnote w:type="continuationSeparator" w:id="0">
    <w:p w14:paraId="7AD1684C" w14:textId="77777777" w:rsidR="004B0DE6" w:rsidRDefault="004B0DE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DE6"/>
    <w:rsid w:val="001A7C09"/>
    <w:rsid w:val="004B0DE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833E1"/>
  <w15:chartTrackingRefBased/>
  <w15:docId w15:val="{AD1B184E-A52E-4F7C-B250-0D131568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B0DE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2019-10-24T20:53:00Z</dcterms:created>
  <dcterms:modified xsi:type="dcterms:W3CDTF">2019-10-24T20:54:00Z</dcterms:modified>
</cp:coreProperties>
</file>